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381" w:rsidRDefault="007F4381" w:rsidP="007F43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PORTH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7F4381" w:rsidRDefault="007F4381" w:rsidP="007F43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7F4381" w:rsidRDefault="007F4381" w:rsidP="007F43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F4381" w:rsidRDefault="007F4381" w:rsidP="007F43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F4381" w:rsidRDefault="007F4381" w:rsidP="007F43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May1427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first tonsure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St.Austell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Cornwall, by the Bishop.</w:t>
      </w:r>
    </w:p>
    <w:p w:rsidR="007F4381" w:rsidRDefault="007F4381" w:rsidP="007F43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p.114)</w:t>
      </w:r>
    </w:p>
    <w:p w:rsidR="007F4381" w:rsidRDefault="007F4381" w:rsidP="007F43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F4381" w:rsidRDefault="007F4381" w:rsidP="007F43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F4381" w:rsidRPr="00380B8D" w:rsidRDefault="007F4381" w:rsidP="007F43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June 2016</w:t>
      </w:r>
    </w:p>
    <w:p w:rsidR="006B2F86" w:rsidRPr="007F4381" w:rsidRDefault="0071307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7F438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4381" w:rsidRDefault="007F4381" w:rsidP="00E71FC3">
      <w:pPr>
        <w:spacing w:after="0" w:line="240" w:lineRule="auto"/>
      </w:pPr>
      <w:r>
        <w:separator/>
      </w:r>
    </w:p>
  </w:endnote>
  <w:endnote w:type="continuationSeparator" w:id="0">
    <w:p w:rsidR="007F4381" w:rsidRDefault="007F438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4381" w:rsidRDefault="007F4381" w:rsidP="00E71FC3">
      <w:pPr>
        <w:spacing w:after="0" w:line="240" w:lineRule="auto"/>
      </w:pPr>
      <w:r>
        <w:separator/>
      </w:r>
    </w:p>
  </w:footnote>
  <w:footnote w:type="continuationSeparator" w:id="0">
    <w:p w:rsidR="007F4381" w:rsidRDefault="007F438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381"/>
    <w:rsid w:val="007F438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20D08D"/>
  <w15:chartTrackingRefBased/>
  <w15:docId w15:val="{35C3F98A-47BA-4B75-B218-1CDE70A1F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2016-06-04T15:51:00Z</dcterms:created>
  <dcterms:modified xsi:type="dcterms:W3CDTF">2016-06-04T15:51:00Z</dcterms:modified>
</cp:coreProperties>
</file>